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294" w:rsidRPr="00C578AA" w:rsidRDefault="00726294" w:rsidP="00C578AA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ПОПОВА ГАЛИНА АЛЕКСАНДРОВНА </w:t>
      </w:r>
    </w:p>
    <w:p w:rsidR="00726294" w:rsidRPr="00F01FF5" w:rsidRDefault="00726294" w:rsidP="00C578AA">
      <w:pPr>
        <w:spacing w:line="240" w:lineRule="auto"/>
        <w:rPr>
          <w:rFonts w:ascii="Times New Roman" w:hAnsi="Times New Roman"/>
          <w:sz w:val="32"/>
          <w:szCs w:val="32"/>
        </w:rPr>
      </w:pPr>
    </w:p>
    <w:p w:rsidR="00726294" w:rsidRPr="00F01FF5" w:rsidRDefault="00726294" w:rsidP="00C578AA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F01FF5">
        <w:rPr>
          <w:rFonts w:ascii="Times New Roman" w:hAnsi="Times New Roman"/>
          <w:b/>
          <w:sz w:val="32"/>
          <w:szCs w:val="32"/>
        </w:rPr>
        <w:t>«Мир во всем мире»</w:t>
      </w:r>
    </w:p>
    <w:p w:rsidR="00726294" w:rsidRDefault="00726294" w:rsidP="00C578AA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26294" w:rsidRDefault="00726294" w:rsidP="00F01FF5">
      <w:pPr>
        <w:spacing w:line="240" w:lineRule="auto"/>
        <w:rPr>
          <w:rFonts w:ascii="Times New Roman" w:hAnsi="Times New Roman"/>
          <w:sz w:val="28"/>
          <w:szCs w:val="28"/>
        </w:rPr>
      </w:pPr>
      <w:r w:rsidRPr="00C578AA">
        <w:rPr>
          <w:rFonts w:ascii="Times New Roman" w:hAnsi="Times New Roman"/>
          <w:sz w:val="28"/>
          <w:szCs w:val="28"/>
        </w:rPr>
        <w:t xml:space="preserve">В годы войны </w:t>
      </w:r>
      <w:r>
        <w:rPr>
          <w:rFonts w:ascii="Times New Roman" w:hAnsi="Times New Roman"/>
          <w:sz w:val="28"/>
          <w:szCs w:val="28"/>
        </w:rPr>
        <w:t>Галина Александровна жила в Камском Устье, работала в  начальной школе.</w:t>
      </w:r>
    </w:p>
    <w:p w:rsidR="00726294" w:rsidRPr="00C578AA" w:rsidRDefault="00726294" w:rsidP="00C578AA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26294" w:rsidRPr="00C578AA" w:rsidRDefault="00726294" w:rsidP="00C578AA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69731D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style="width:318.75pt;height:231.75pt;visibility:visible">
            <v:imagedata r:id="rId6" o:title="" croptop="45088f" cropbottom="438f" cropleft="29555f" cropright="-56f"/>
          </v:shape>
        </w:pict>
      </w:r>
    </w:p>
    <w:p w:rsidR="00726294" w:rsidRPr="00C578AA" w:rsidRDefault="00726294" w:rsidP="00C578AA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Рисунок 5" o:spid="_x0000_s1026" type="#_x0000_t75" style="position:absolute;margin-left:82.95pt;margin-top:19.85pt;width:305.85pt;height:221.4pt;z-index:251658240;visibility:visible">
            <v:imagedata r:id="rId7" o:title="" croptop="47537f" cropleft="31354f"/>
            <w10:wrap type="square"/>
          </v:shape>
        </w:pict>
      </w:r>
    </w:p>
    <w:sectPr w:rsidR="00726294" w:rsidRPr="00C578AA" w:rsidSect="003420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6294" w:rsidRDefault="00726294" w:rsidP="005037F0">
      <w:pPr>
        <w:spacing w:after="0" w:line="240" w:lineRule="auto"/>
      </w:pPr>
      <w:r>
        <w:separator/>
      </w:r>
    </w:p>
  </w:endnote>
  <w:endnote w:type="continuationSeparator" w:id="1">
    <w:p w:rsidR="00726294" w:rsidRDefault="00726294" w:rsidP="00503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6294" w:rsidRDefault="00726294" w:rsidP="005037F0">
      <w:pPr>
        <w:spacing w:after="0" w:line="240" w:lineRule="auto"/>
      </w:pPr>
      <w:r>
        <w:separator/>
      </w:r>
    </w:p>
  </w:footnote>
  <w:footnote w:type="continuationSeparator" w:id="1">
    <w:p w:rsidR="00726294" w:rsidRDefault="00726294" w:rsidP="005037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37F0"/>
    <w:rsid w:val="001879FD"/>
    <w:rsid w:val="001925BE"/>
    <w:rsid w:val="0034205D"/>
    <w:rsid w:val="004B0F27"/>
    <w:rsid w:val="005037F0"/>
    <w:rsid w:val="0069731D"/>
    <w:rsid w:val="00726294"/>
    <w:rsid w:val="008D0B4D"/>
    <w:rsid w:val="00BF2B4A"/>
    <w:rsid w:val="00C35BA2"/>
    <w:rsid w:val="00C578AA"/>
    <w:rsid w:val="00C6682A"/>
    <w:rsid w:val="00D10C7E"/>
    <w:rsid w:val="00DA5148"/>
    <w:rsid w:val="00E1203D"/>
    <w:rsid w:val="00E62CA9"/>
    <w:rsid w:val="00E9166F"/>
    <w:rsid w:val="00EC5FD3"/>
    <w:rsid w:val="00F01FF5"/>
    <w:rsid w:val="00F26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05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037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037F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503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037F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03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037F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1</Pages>
  <Words>20</Words>
  <Characters>120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комп-тат2</dc:creator>
  <cp:keywords/>
  <dc:description/>
  <cp:lastModifiedBy>Admin</cp:lastModifiedBy>
  <cp:revision>4</cp:revision>
  <dcterms:created xsi:type="dcterms:W3CDTF">2015-02-25T11:45:00Z</dcterms:created>
  <dcterms:modified xsi:type="dcterms:W3CDTF">2015-04-10T14:52:00Z</dcterms:modified>
</cp:coreProperties>
</file>